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#99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62330F">
        <w:rPr>
          <w:b/>
          <w:i/>
          <w:sz w:val="28"/>
        </w:rPr>
        <w:t xml:space="preserve">Draft 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>
        <w:rPr>
          <w:b/>
          <w:sz w:val="28"/>
        </w:rPr>
        <w:t>3178</w:t>
      </w:r>
    </w:p>
    <w:p w:rsidR="00854A16" w:rsidRPr="006A1C35" w:rsidRDefault="009630B7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Incheon, Korea, 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</w:t>
      </w:r>
      <w:r w:rsidR="009630B7">
        <w:rPr>
          <w:rFonts w:ascii="Arial" w:hAnsi="Arial"/>
          <w:sz w:val="24"/>
        </w:rPr>
        <w:t>100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100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10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9630B7">
        <w:rPr>
          <w:lang w:val="en-US"/>
        </w:rPr>
        <w:t>9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100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B055BE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B055BE" w:rsidRDefault="00230EC8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0879</w:t>
            </w:r>
          </w:p>
          <w:p w:rsidR="00455011" w:rsidRPr="00455011" w:rsidRDefault="00455011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2301</w:t>
            </w:r>
          </w:p>
        </w:tc>
        <w:tc>
          <w:tcPr>
            <w:tcW w:w="3544" w:type="dxa"/>
            <w:shd w:val="clear" w:color="auto" w:fill="auto"/>
          </w:tcPr>
          <w:p w:rsidR="00B055BE" w:rsidRPr="00455011" w:rsidRDefault="002E765C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Test Aspects - Access Traffic Steering, Switch and Splitting support in 5G system</w:t>
            </w:r>
          </w:p>
        </w:tc>
        <w:tc>
          <w:tcPr>
            <w:tcW w:w="2693" w:type="dxa"/>
            <w:shd w:val="clear" w:color="auto" w:fill="auto"/>
          </w:tcPr>
          <w:p w:rsidR="00B055BE" w:rsidRPr="00455011" w:rsidRDefault="00B055BE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ATSSS-UEConTest</w:t>
            </w:r>
          </w:p>
        </w:tc>
        <w:tc>
          <w:tcPr>
            <w:tcW w:w="1134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1264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2403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NR Uplink Data Compression (UDC)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NR_UDC-UEConTest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2502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on UE Conformance - High power UE (power class 2) for EN-DC with 1 LTE band + 1 NR TDD band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1145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2775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Enhancement of Network Slicing Phase 2;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eNS_Ph2-UEConTest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1150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2807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Enhanced NR support for high speed train scenario for frequency range 1 (FR1);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38.521-4</w:t>
            </w:r>
          </w:p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38.533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1238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3111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WI: UE Conformance - Additional NR bands for UL-MIMO in Rel-17; rapporteur: Huawei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38.521-1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RP-230915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2902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LTE-NR &amp; NR-NR Dual Connectivity and NR CA enhancements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LTE_NR_DC_CA_enh-UEConTest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230EC8" w:rsidRDefault="002E765C" w:rsidP="00230EC8">
            <w:pPr>
              <w:pStyle w:val="TAL"/>
              <w:rPr>
                <w:rFonts w:eastAsia="PMingLiU" w:hint="eastAsia"/>
                <w:sz w:val="16"/>
                <w:szCs w:val="16"/>
                <w:lang w:val="en-US" w:eastAsia="zh-TW"/>
              </w:rPr>
            </w:pPr>
            <w:r>
              <w:rPr>
                <w:rFonts w:eastAsia="PMingLiU" w:hint="eastAsia"/>
                <w:sz w:val="16"/>
                <w:szCs w:val="16"/>
                <w:lang w:val="en-US" w:eastAsia="zh-TW"/>
              </w:rPr>
              <w:t>38.521-1</w:t>
            </w:r>
          </w:p>
          <w:p w:rsidR="002E765C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38.533</w:t>
            </w:r>
          </w:p>
          <w:p w:rsidR="002E765C" w:rsidRPr="00455011" w:rsidRDefault="002E765C" w:rsidP="00230EC8">
            <w:pPr>
              <w:pStyle w:val="TAL"/>
              <w:rPr>
                <w:rFonts w:eastAsia="PMingLiU" w:hint="eastAsia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38.523-1</w:t>
            </w:r>
            <w:bookmarkStart w:id="5" w:name="_GoBack"/>
            <w:bookmarkEnd w:id="5"/>
          </w:p>
        </w:tc>
      </w:tr>
      <w:tr w:rsidR="00966E47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455011" w:rsidRDefault="00966E47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RP-23</w:t>
            </w:r>
            <w:r w:rsidR="00455011"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1323</w:t>
            </w:r>
          </w:p>
          <w:p w:rsidR="00966E47" w:rsidRPr="00455011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R5-232843</w:t>
            </w:r>
          </w:p>
        </w:tc>
        <w:tc>
          <w:tcPr>
            <w:tcW w:w="3544" w:type="dxa"/>
            <w:shd w:val="clear" w:color="auto" w:fill="auto"/>
          </w:tcPr>
          <w:p w:rsidR="00966E47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Rel -16 for CLI handling for NR</w:t>
            </w:r>
          </w:p>
        </w:tc>
        <w:tc>
          <w:tcPr>
            <w:tcW w:w="2693" w:type="dxa"/>
            <w:shd w:val="clear" w:color="auto" w:fill="auto"/>
          </w:tcPr>
          <w:p w:rsidR="00966E47" w:rsidRPr="00455011" w:rsidRDefault="00966E47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NR_CLI-UEConTest</w:t>
            </w:r>
          </w:p>
        </w:tc>
        <w:tc>
          <w:tcPr>
            <w:tcW w:w="1134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 w:eastAsia="zh-TW"/>
              </w:rPr>
              <w:t>38.533</w:t>
            </w:r>
          </w:p>
        </w:tc>
      </w:tr>
    </w:tbl>
    <w:p w:rsidR="00B055BE" w:rsidRDefault="00B055BE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31177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10</w:t>
      </w:r>
      <w:r w:rsidR="00F90AFF" w:rsidRPr="006A1C35">
        <w:t xml:space="preserve"> (post RAN#</w:t>
      </w:r>
      <w:r w:rsidR="0092569C" w:rsidRPr="006A1C35">
        <w:t>9</w:t>
      </w:r>
      <w:r w:rsidR="009630B7">
        <w:t>9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098" w:rsidRDefault="000E4098">
      <w:r>
        <w:separator/>
      </w:r>
    </w:p>
  </w:endnote>
  <w:endnote w:type="continuationSeparator" w:id="0">
    <w:p w:rsidR="000E4098" w:rsidRDefault="000E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098" w:rsidRDefault="000E4098">
      <w:r>
        <w:separator/>
      </w:r>
    </w:p>
  </w:footnote>
  <w:footnote w:type="continuationSeparator" w:id="0">
    <w:p w:rsidR="000E4098" w:rsidRDefault="000E4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64989B-88D3-4008-BF42-F85EB6DA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2382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36</cp:revision>
  <cp:lastPrinted>2009-01-20T05:46:00Z</cp:lastPrinted>
  <dcterms:created xsi:type="dcterms:W3CDTF">2022-03-28T09:36:00Z</dcterms:created>
  <dcterms:modified xsi:type="dcterms:W3CDTF">2023-06-05T16:09:00Z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